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08BDA" w14:textId="77777777" w:rsidR="00FE14E5" w:rsidRDefault="00FE14E5" w:rsidP="00FE14E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Richard SHRAGGER</w:t>
      </w:r>
      <w:r>
        <w:rPr>
          <w:rStyle w:val="s1"/>
        </w:rPr>
        <w:t xml:space="preserve">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35D1F44D" w14:textId="77777777" w:rsidR="00FE14E5" w:rsidRDefault="00FE14E5" w:rsidP="00FE14E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Norwich.</w:t>
      </w:r>
    </w:p>
    <w:p w14:paraId="5295FA19" w14:textId="77777777" w:rsidR="00FE14E5" w:rsidRDefault="00FE14E5" w:rsidP="00FE14E5">
      <w:pPr>
        <w:pStyle w:val="NoSpacing"/>
        <w:tabs>
          <w:tab w:val="left" w:pos="720"/>
        </w:tabs>
        <w:rPr>
          <w:rStyle w:val="s1"/>
        </w:rPr>
      </w:pPr>
    </w:p>
    <w:p w14:paraId="5EA87FE6" w14:textId="77777777" w:rsidR="00FE14E5" w:rsidRDefault="00FE14E5" w:rsidP="00FE14E5">
      <w:pPr>
        <w:pStyle w:val="NoSpacing"/>
        <w:tabs>
          <w:tab w:val="left" w:pos="720"/>
        </w:tabs>
        <w:rPr>
          <w:rStyle w:val="s1"/>
        </w:rPr>
      </w:pPr>
    </w:p>
    <w:p w14:paraId="013F8D33" w14:textId="77777777" w:rsidR="00FE14E5" w:rsidRDefault="00FE14E5" w:rsidP="00FE14E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7E188D8E" w14:textId="77777777" w:rsidR="00FE14E5" w:rsidRDefault="00FE14E5" w:rsidP="00FE14E5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35)</w:t>
      </w:r>
    </w:p>
    <w:p w14:paraId="0EFB6AFD" w14:textId="77777777" w:rsidR="00FE14E5" w:rsidRDefault="00FE14E5" w:rsidP="00FE14E5">
      <w:pPr>
        <w:pStyle w:val="NoSpacing"/>
        <w:tabs>
          <w:tab w:val="left" w:pos="720"/>
        </w:tabs>
        <w:rPr>
          <w:rStyle w:val="s1"/>
        </w:rPr>
      </w:pPr>
    </w:p>
    <w:p w14:paraId="5E44283A" w14:textId="77777777" w:rsidR="00FE14E5" w:rsidRDefault="00FE14E5" w:rsidP="00FE14E5">
      <w:pPr>
        <w:pStyle w:val="NoSpacing"/>
        <w:tabs>
          <w:tab w:val="left" w:pos="720"/>
        </w:tabs>
        <w:rPr>
          <w:rStyle w:val="s1"/>
        </w:rPr>
      </w:pPr>
    </w:p>
    <w:p w14:paraId="77C81B60" w14:textId="77777777" w:rsidR="00FE14E5" w:rsidRDefault="00FE14E5" w:rsidP="00FE14E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29 March 2021</w:t>
      </w:r>
    </w:p>
    <w:p w14:paraId="5E00492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EA2CC" w14:textId="77777777" w:rsidR="00FE14E5" w:rsidRDefault="00FE14E5" w:rsidP="009139A6">
      <w:r>
        <w:separator/>
      </w:r>
    </w:p>
  </w:endnote>
  <w:endnote w:type="continuationSeparator" w:id="0">
    <w:p w14:paraId="7726E016" w14:textId="77777777" w:rsidR="00FE14E5" w:rsidRDefault="00FE14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4C6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44E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7B9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3BF27" w14:textId="77777777" w:rsidR="00FE14E5" w:rsidRDefault="00FE14E5" w:rsidP="009139A6">
      <w:r>
        <w:separator/>
      </w:r>
    </w:p>
  </w:footnote>
  <w:footnote w:type="continuationSeparator" w:id="0">
    <w:p w14:paraId="2A3ACAC8" w14:textId="77777777" w:rsidR="00FE14E5" w:rsidRDefault="00FE14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713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4E6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AB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4E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E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D8DEC"/>
  <w15:chartTrackingRefBased/>
  <w15:docId w15:val="{309F5B4D-F92C-4D4F-BBE8-29C099C96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E14E5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FE14E5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2021-05-29T20:41:00Z</dcterms:created>
  <dcterms:modified xsi:type="dcterms:W3CDTF">2021-05-29T20:41:00Z</dcterms:modified>
</cp:coreProperties>
</file>